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sz w:val="48"/>
                <w:szCs w:val="48"/>
              </w:rPr>
            </w:pPr>
          </w:p>
        </w:tc>
      </w:tr>
      <w:tr w:rsidR="00217ACA" w:rsidRPr="00E0668D" w14:paraId="6153A3A2" w14:textId="77777777" w:rsidTr="00A13088">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szCs w:val="21"/>
                <w:vertAlign w:val="superscript"/>
              </w:rPr>
            </w:pPr>
          </w:p>
          <w:p w14:paraId="03A33370" w14:textId="77777777" w:rsidR="004448D7" w:rsidRPr="00E0668D" w:rsidRDefault="004448D7" w:rsidP="0078644C">
            <w:pPr>
              <w:overflowPunct w:val="0"/>
              <w:autoSpaceDE w:val="0"/>
              <w:autoSpaceDN w:val="0"/>
              <w:ind w:left="102" w:right="102"/>
              <w:jc w:val="right"/>
              <w:rPr>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4C9E645B"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pPr>
          </w:p>
        </w:tc>
      </w:tr>
      <w:tr w:rsidR="004448D7" w:rsidRPr="00E0668D" w14:paraId="10FC2A2B" w14:textId="77777777" w:rsidTr="0039207A">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b/>
                <w:kern w:val="0"/>
                <w:sz w:val="28"/>
                <w:szCs w:val="28"/>
              </w:rPr>
            </w:pPr>
            <w:r w:rsidRPr="0037468E">
              <w:rPr>
                <w:rFonts w:hint="eastAsia"/>
                <w:b/>
                <w:spacing w:val="200"/>
                <w:kern w:val="0"/>
                <w:sz w:val="28"/>
                <w:szCs w:val="28"/>
                <w:fitText w:val="960" w:id="-1401124095"/>
              </w:rPr>
              <w:t>件</w:t>
            </w:r>
            <w:r w:rsidRPr="0037468E">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333431F1" w:rsidR="004448D7" w:rsidRPr="00E0668D" w:rsidRDefault="0037468E" w:rsidP="004448D7">
            <w:pPr>
              <w:overflowPunct w:val="0"/>
              <w:autoSpaceDE w:val="0"/>
              <w:autoSpaceDN w:val="0"/>
              <w:ind w:left="102" w:right="102"/>
              <w:rPr>
                <w:b/>
                <w:sz w:val="32"/>
                <w:szCs w:val="32"/>
              </w:rPr>
            </w:pPr>
            <w:r>
              <w:rPr>
                <w:rFonts w:hint="eastAsia"/>
                <w:b/>
                <w:sz w:val="32"/>
                <w:szCs w:val="32"/>
              </w:rPr>
              <w:t>福岡市和白水処理センター</w:t>
            </w:r>
            <w:r w:rsidR="00E239B3">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pPr>
          </w:p>
        </w:tc>
      </w:tr>
      <w:tr w:rsidR="0093742F" w:rsidRPr="00E0668D" w14:paraId="139C152E" w14:textId="77777777" w:rsidTr="0039207A">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77777777" w:rsidR="0093742F" w:rsidRPr="00E0668D" w:rsidRDefault="0093742F" w:rsidP="00A13088">
            <w:pPr>
              <w:wordWrap w:val="0"/>
              <w:overflowPunct w:val="0"/>
              <w:autoSpaceDE w:val="0"/>
              <w:autoSpaceDN w:val="0"/>
              <w:ind w:left="340" w:right="102"/>
              <w:rPr>
                <w:sz w:val="28"/>
                <w:szCs w:val="28"/>
              </w:rPr>
            </w:pPr>
            <w:r w:rsidRPr="00E0668D">
              <w:rPr>
                <w:rFonts w:hint="eastAsia"/>
                <w:sz w:val="28"/>
                <w:szCs w:val="28"/>
              </w:rPr>
              <w:t>福岡市契約事務規則及び関係書類を承諾のうえ入札します。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77777777" w:rsidR="0093742F" w:rsidRPr="0078644C" w:rsidRDefault="0093742F" w:rsidP="003A0076">
            <w:pPr>
              <w:wordWrap w:val="0"/>
              <w:overflowPunct w:val="0"/>
              <w:autoSpaceDE w:val="0"/>
              <w:autoSpaceDN w:val="0"/>
              <w:ind w:rightChars="49" w:right="103" w:firstLineChars="200" w:firstLine="560"/>
              <w:rPr>
                <w:sz w:val="28"/>
                <w:szCs w:val="28"/>
              </w:rPr>
            </w:pPr>
            <w:r w:rsidRPr="0078644C">
              <w:rPr>
                <w:rFonts w:hint="eastAsia"/>
                <w:sz w:val="28"/>
                <w:szCs w:val="28"/>
              </w:rPr>
              <w:t>福岡市長</w:t>
            </w:r>
          </w:p>
          <w:p w14:paraId="31EA2A7E" w14:textId="77777777" w:rsidR="0093742F" w:rsidRPr="00E0668D" w:rsidRDefault="0093742F" w:rsidP="00552C50">
            <w:pPr>
              <w:wordWrap w:val="0"/>
              <w:overflowPunct w:val="0"/>
              <w:autoSpaceDE w:val="0"/>
              <w:autoSpaceDN w:val="0"/>
              <w:spacing w:line="160" w:lineRule="exact"/>
              <w:ind w:left="102" w:right="102"/>
              <w:rPr>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sz w:val="24"/>
                <w:szCs w:val="24"/>
              </w:rPr>
            </w:pPr>
          </w:p>
          <w:p w14:paraId="1F45FBD2" w14:textId="77777777" w:rsidR="006A2CB9" w:rsidRDefault="006A2CB9" w:rsidP="00552C50">
            <w:pPr>
              <w:wordWrap w:val="0"/>
              <w:overflowPunct w:val="0"/>
              <w:autoSpaceDE w:val="0"/>
              <w:autoSpaceDN w:val="0"/>
              <w:ind w:left="102" w:right="102"/>
              <w:jc w:val="right"/>
              <w:rPr>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pPr>
            <w:r w:rsidRPr="00E0668D">
              <w:rPr>
                <w:rFonts w:hint="eastAsia"/>
              </w:rPr>
              <w:t>課税</w:t>
            </w:r>
          </w:p>
          <w:p w14:paraId="61D4C963" w14:textId="77777777" w:rsidR="0093742F" w:rsidRPr="00E0668D" w:rsidRDefault="0093742F">
            <w:pPr>
              <w:wordWrap w:val="0"/>
              <w:overflowPunct w:val="0"/>
              <w:autoSpaceDE w:val="0"/>
              <w:autoSpaceDN w:val="0"/>
              <w:jc w:val="distribute"/>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67793"/>
    <w:rsid w:val="000B7E9F"/>
    <w:rsid w:val="000E328C"/>
    <w:rsid w:val="00100162"/>
    <w:rsid w:val="00133A27"/>
    <w:rsid w:val="001360CB"/>
    <w:rsid w:val="0014304C"/>
    <w:rsid w:val="00150DD9"/>
    <w:rsid w:val="001770DB"/>
    <w:rsid w:val="001948EE"/>
    <w:rsid w:val="001C3A1F"/>
    <w:rsid w:val="001D381A"/>
    <w:rsid w:val="001F483F"/>
    <w:rsid w:val="00217ACA"/>
    <w:rsid w:val="002B4C8D"/>
    <w:rsid w:val="002C1BD1"/>
    <w:rsid w:val="002D2E7E"/>
    <w:rsid w:val="002F67BF"/>
    <w:rsid w:val="00305405"/>
    <w:rsid w:val="00344FFF"/>
    <w:rsid w:val="0037468E"/>
    <w:rsid w:val="0039207A"/>
    <w:rsid w:val="00394860"/>
    <w:rsid w:val="003A0076"/>
    <w:rsid w:val="003D05C0"/>
    <w:rsid w:val="003E0B21"/>
    <w:rsid w:val="003E4A58"/>
    <w:rsid w:val="00404990"/>
    <w:rsid w:val="004448D7"/>
    <w:rsid w:val="00475E8E"/>
    <w:rsid w:val="004D2D9A"/>
    <w:rsid w:val="004E3270"/>
    <w:rsid w:val="0050109E"/>
    <w:rsid w:val="00510AA8"/>
    <w:rsid w:val="00552C50"/>
    <w:rsid w:val="0064335B"/>
    <w:rsid w:val="006500C2"/>
    <w:rsid w:val="00654DA7"/>
    <w:rsid w:val="00667615"/>
    <w:rsid w:val="00685DF1"/>
    <w:rsid w:val="00693AB9"/>
    <w:rsid w:val="006A2CB9"/>
    <w:rsid w:val="006C4AEB"/>
    <w:rsid w:val="006C5BC7"/>
    <w:rsid w:val="006E4AD9"/>
    <w:rsid w:val="006F6FEE"/>
    <w:rsid w:val="00740622"/>
    <w:rsid w:val="0078644C"/>
    <w:rsid w:val="007E7FB2"/>
    <w:rsid w:val="007F26CE"/>
    <w:rsid w:val="00883B30"/>
    <w:rsid w:val="0093742F"/>
    <w:rsid w:val="009B7A99"/>
    <w:rsid w:val="009E1B90"/>
    <w:rsid w:val="009F01EC"/>
    <w:rsid w:val="00A03EB3"/>
    <w:rsid w:val="00A13088"/>
    <w:rsid w:val="00A27078"/>
    <w:rsid w:val="00A73190"/>
    <w:rsid w:val="00A73349"/>
    <w:rsid w:val="00B36233"/>
    <w:rsid w:val="00B363CD"/>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E406F"/>
    <w:rsid w:val="00E0668D"/>
    <w:rsid w:val="00E11D87"/>
    <w:rsid w:val="00E17435"/>
    <w:rsid w:val="00E239B3"/>
    <w:rsid w:val="00ED0325"/>
    <w:rsid w:val="00ED5587"/>
    <w:rsid w:val="00F371D0"/>
    <w:rsid w:val="00F7184D"/>
    <w:rsid w:val="00F7362C"/>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rules v:ext="edit">
        <o:r id="V:Rule1" type="callout" idref="#角丸四角形吹き出し 1"/>
        <o:r id="V:Rule2" type="callout" idref="#角丸四角形吹き出し 1"/>
        <o:r id="V:Rule3" type="callout" idref="#角丸四角形吹き出し 1"/>
      </o:rules>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2</TotalTime>
  <Pages>1</Pages>
  <Words>95</Words>
  <Characters>543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cp:keywords/>
  <dc:description/>
  <cp:lastModifiedBy>久保田　千佳子</cp:lastModifiedBy>
  <cp:revision>3</cp:revision>
  <cp:lastPrinted>2021-08-06T07:42:00Z</cp:lastPrinted>
  <dcterms:created xsi:type="dcterms:W3CDTF">2025-12-11T07:07:00Z</dcterms:created>
  <dcterms:modified xsi:type="dcterms:W3CDTF">2026-02-12T10:37:00Z</dcterms:modified>
</cp:coreProperties>
</file>